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1A" w:rsidRPr="00C7431A" w:rsidRDefault="00A95640" w:rsidP="00C743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43B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417036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7431A" w:rsidRPr="00C7431A">
        <w:rPr>
          <w:rFonts w:ascii="Times New Roman" w:hAnsi="Times New Roman" w:cs="Times New Roman"/>
          <w:sz w:val="24"/>
          <w:szCs w:val="24"/>
        </w:rPr>
        <w:t xml:space="preserve">к электронному контракту по закупке № </w:t>
      </w:r>
    </w:p>
    <w:p w:rsidR="00992E06" w:rsidRPr="00C7431A" w:rsidRDefault="00992E06" w:rsidP="00C7431A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  <w:bookmarkStart w:id="0" w:name="_GoBack"/>
            <w:bookmarkEnd w:id="0"/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1"/>
              <w:gridCol w:w="4392"/>
            </w:tblGrid>
            <w:tr w:rsidR="00C7431A" w:rsidTr="00C7431A">
              <w:tc>
                <w:tcPr>
                  <w:tcW w:w="4391" w:type="dxa"/>
                </w:tcPr>
                <w:p w:rsidR="00C7431A" w:rsidRP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hAnsi="Times New Roman" w:cs="Times New Roman"/>
                      <w:color w:val="000000" w:themeColor="text1"/>
                    </w:rPr>
                    <w:t>Нанесение разметки краской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месяца</w:t>
                  </w:r>
                </w:p>
              </w:tc>
            </w:tr>
            <w:tr w:rsidR="00C7431A" w:rsidTr="00C7431A">
              <w:tc>
                <w:tcPr>
                  <w:tcW w:w="4391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Нанесение разметки термопластиком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месяцев</w:t>
                  </w:r>
                </w:p>
              </w:tc>
            </w:tr>
          </w:tbl>
          <w:p w:rsidR="00C7431A" w:rsidRPr="00085C34" w:rsidRDefault="00C7431A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31152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7431A"/>
    <w:rsid w:val="00C828B2"/>
    <w:rsid w:val="00C82B88"/>
    <w:rsid w:val="00CF619C"/>
    <w:rsid w:val="00D91FA8"/>
    <w:rsid w:val="00DE331C"/>
    <w:rsid w:val="00E43B20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73C1772C</Template>
  <TotalTime>73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48</cp:revision>
  <dcterms:created xsi:type="dcterms:W3CDTF">2016-03-14T14:02:00Z</dcterms:created>
  <dcterms:modified xsi:type="dcterms:W3CDTF">2026-08-18T11:37:00Z</dcterms:modified>
</cp:coreProperties>
</file>